
<file path=[Content_Types].xml><?xml version="1.0" encoding="utf-8"?>
<Types xmlns="http://schemas.openxmlformats.org/package/2006/content-types">
  <Default Extension="png" ContentType="image/png"/>
  <Default Extension="Bmp" ContentType="image/bmp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188A" w:rsidRPr="00DD188A" w:rsidRDefault="00DD188A" w:rsidP="00DD188A">
      <w:r>
        <w:rPr>
          <w:noProof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2" name="Picture 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  <w:color w:val="FFFFFF"/>
              </w:rPr>
            </w:pPr>
            <w:r w:rsidRPr="00DD188A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  <w:color w:val="FFFFFF"/>
              </w:rPr>
            </w:pPr>
            <w:r w:rsidRPr="00DD188A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  <w:color w:val="FFFFFF"/>
              </w:rPr>
            </w:pPr>
            <w:r w:rsidRPr="00DD188A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</w:rPr>
            </w:pPr>
            <w:r w:rsidRPr="00DD188A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DD188A" w:rsidRPr="00DD188A" w:rsidRDefault="00DD188A" w:rsidP="00DD188A">
            <w:r w:rsidRPr="00DD188A">
              <w:t>14.38</w:t>
            </w:r>
          </w:p>
        </w:tc>
        <w:tc>
          <w:tcPr>
            <w:tcW w:w="876" w:type="dxa"/>
            <w:shd w:val="pct20" w:color="FFFF00" w:fill="FFFFFF"/>
          </w:tcPr>
          <w:p w:rsidR="00DD188A" w:rsidRPr="00DD188A" w:rsidRDefault="00DD188A" w:rsidP="00DD188A">
            <w:r w:rsidRPr="00DD188A">
              <w:t>23.81</w:t>
            </w:r>
          </w:p>
        </w:tc>
      </w:tr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</w:rPr>
            </w:pPr>
            <w:r w:rsidRPr="00DD188A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DD188A" w:rsidRPr="00DD188A" w:rsidRDefault="00DD188A" w:rsidP="00DD188A">
            <w:r w:rsidRPr="00DD188A">
              <w:t>31.05</w:t>
            </w:r>
          </w:p>
        </w:tc>
        <w:tc>
          <w:tcPr>
            <w:tcW w:w="876" w:type="dxa"/>
            <w:shd w:val="pct20" w:color="FFFF00" w:fill="FFFFFF"/>
          </w:tcPr>
          <w:p w:rsidR="00DD188A" w:rsidRPr="00DD188A" w:rsidRDefault="00DD188A" w:rsidP="00DD188A">
            <w:r w:rsidRPr="00DD188A">
              <w:t>38.60</w:t>
            </w:r>
          </w:p>
        </w:tc>
      </w:tr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</w:rPr>
            </w:pPr>
            <w:r w:rsidRPr="00DD188A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DD188A" w:rsidRPr="00DD188A" w:rsidRDefault="00DD188A" w:rsidP="00DD188A">
            <w:r w:rsidRPr="00DD188A">
              <w:t>15.39</w:t>
            </w:r>
          </w:p>
        </w:tc>
        <w:tc>
          <w:tcPr>
            <w:tcW w:w="876" w:type="dxa"/>
            <w:shd w:val="pct20" w:color="FFFF00" w:fill="FFFFFF"/>
          </w:tcPr>
          <w:p w:rsidR="00DD188A" w:rsidRPr="00DD188A" w:rsidRDefault="00DD188A" w:rsidP="00DD188A">
            <w:r w:rsidRPr="00DD188A">
              <w:t>13.31</w:t>
            </w:r>
          </w:p>
        </w:tc>
      </w:tr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</w:rPr>
            </w:pPr>
            <w:r w:rsidRPr="00DD188A">
              <w:rPr>
                <w:b/>
                <w:bCs/>
                <w:i/>
                <w:iCs/>
              </w:rPr>
              <w:t xml:space="preserve"> MgK</w:t>
            </w:r>
          </w:p>
        </w:tc>
        <w:tc>
          <w:tcPr>
            <w:tcW w:w="1363" w:type="dxa"/>
            <w:shd w:val="pct20" w:color="FFFF00" w:fill="FFFFFF"/>
          </w:tcPr>
          <w:p w:rsidR="00DD188A" w:rsidRPr="00DD188A" w:rsidRDefault="00DD188A" w:rsidP="00DD188A">
            <w:r w:rsidRPr="00DD188A">
              <w:t>00.97</w:t>
            </w:r>
          </w:p>
        </w:tc>
        <w:tc>
          <w:tcPr>
            <w:tcW w:w="876" w:type="dxa"/>
            <w:shd w:val="pct20" w:color="FFFF00" w:fill="FFFFFF"/>
          </w:tcPr>
          <w:p w:rsidR="00DD188A" w:rsidRPr="00DD188A" w:rsidRDefault="00DD188A" w:rsidP="00DD188A">
            <w:r w:rsidRPr="00DD188A">
              <w:t>00.80</w:t>
            </w:r>
          </w:p>
        </w:tc>
      </w:tr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</w:rPr>
            </w:pPr>
            <w:r w:rsidRPr="00DD188A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DD188A" w:rsidRPr="00DD188A" w:rsidRDefault="00DD188A" w:rsidP="00DD188A">
            <w:r w:rsidRPr="00DD188A">
              <w:t>09.37</w:t>
            </w:r>
          </w:p>
        </w:tc>
        <w:tc>
          <w:tcPr>
            <w:tcW w:w="876" w:type="dxa"/>
            <w:shd w:val="pct20" w:color="FFFF00" w:fill="FFFFFF"/>
          </w:tcPr>
          <w:p w:rsidR="00DD188A" w:rsidRPr="00DD188A" w:rsidRDefault="00DD188A" w:rsidP="00DD188A">
            <w:r w:rsidRPr="00DD188A">
              <w:t>06.64</w:t>
            </w:r>
          </w:p>
        </w:tc>
      </w:tr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</w:rPr>
            </w:pPr>
            <w:r w:rsidRPr="00DD188A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DD188A" w:rsidRPr="00DD188A" w:rsidRDefault="00DD188A" w:rsidP="00DD188A">
            <w:r w:rsidRPr="00DD188A">
              <w:t>15.96</w:t>
            </w:r>
          </w:p>
        </w:tc>
        <w:tc>
          <w:tcPr>
            <w:tcW w:w="876" w:type="dxa"/>
            <w:shd w:val="pct20" w:color="FFFF00" w:fill="FFFFFF"/>
          </w:tcPr>
          <w:p w:rsidR="00DD188A" w:rsidRPr="00DD188A" w:rsidRDefault="00DD188A" w:rsidP="00DD188A">
            <w:r w:rsidRPr="00DD188A">
              <w:t>10.25</w:t>
            </w:r>
          </w:p>
        </w:tc>
      </w:tr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</w:rPr>
            </w:pPr>
            <w:r w:rsidRPr="00DD188A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DD188A" w:rsidRPr="00DD188A" w:rsidRDefault="00DD188A" w:rsidP="00DD188A">
            <w:r w:rsidRPr="00DD188A">
              <w:t>00.76</w:t>
            </w:r>
          </w:p>
        </w:tc>
        <w:tc>
          <w:tcPr>
            <w:tcW w:w="876" w:type="dxa"/>
            <w:shd w:val="pct20" w:color="FFFF00" w:fill="FFFFFF"/>
          </w:tcPr>
          <w:p w:rsidR="00DD188A" w:rsidRPr="00DD188A" w:rsidRDefault="00DD188A" w:rsidP="00DD188A">
            <w:r w:rsidRPr="00DD188A">
              <w:t>00.47</w:t>
            </w:r>
          </w:p>
        </w:tc>
      </w:tr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</w:rPr>
            </w:pPr>
            <w:r w:rsidRPr="00DD188A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DD188A" w:rsidRPr="00DD188A" w:rsidRDefault="00DD188A" w:rsidP="00DD188A">
            <w:r w:rsidRPr="00DD188A">
              <w:t>00.90</w:t>
            </w:r>
          </w:p>
        </w:tc>
        <w:tc>
          <w:tcPr>
            <w:tcW w:w="876" w:type="dxa"/>
            <w:shd w:val="pct20" w:color="FFFF00" w:fill="FFFFFF"/>
          </w:tcPr>
          <w:p w:rsidR="00DD188A" w:rsidRPr="00DD188A" w:rsidRDefault="00DD188A" w:rsidP="00DD188A">
            <w:r w:rsidRPr="00DD188A">
              <w:t>00.51</w:t>
            </w:r>
          </w:p>
        </w:tc>
      </w:tr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</w:rPr>
            </w:pPr>
            <w:r w:rsidRPr="00DD188A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DD188A" w:rsidRPr="00DD188A" w:rsidRDefault="00DD188A" w:rsidP="00DD188A">
            <w:r w:rsidRPr="00DD188A">
              <w:t>04.16</w:t>
            </w:r>
          </w:p>
        </w:tc>
        <w:tc>
          <w:tcPr>
            <w:tcW w:w="876" w:type="dxa"/>
            <w:shd w:val="pct20" w:color="FFFF00" w:fill="FFFFFF"/>
          </w:tcPr>
          <w:p w:rsidR="00DD188A" w:rsidRPr="00DD188A" w:rsidRDefault="00DD188A" w:rsidP="00DD188A">
            <w:r w:rsidRPr="00DD188A">
              <w:t>02.11</w:t>
            </w:r>
          </w:p>
        </w:tc>
      </w:tr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</w:rPr>
            </w:pPr>
            <w:r w:rsidRPr="00DD188A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DD188A" w:rsidRPr="00DD188A" w:rsidRDefault="00DD188A" w:rsidP="00DD188A">
            <w:r w:rsidRPr="00DD188A">
              <w:t>07.06</w:t>
            </w:r>
          </w:p>
        </w:tc>
        <w:tc>
          <w:tcPr>
            <w:tcW w:w="876" w:type="dxa"/>
            <w:shd w:val="pct20" w:color="FFFF00" w:fill="FFFFFF"/>
          </w:tcPr>
          <w:p w:rsidR="00DD188A" w:rsidRPr="00DD188A" w:rsidRDefault="00DD188A" w:rsidP="00DD188A">
            <w:r w:rsidRPr="00DD188A">
              <w:t>03.50</w:t>
            </w:r>
          </w:p>
        </w:tc>
      </w:tr>
      <w:tr w:rsidR="00DD188A" w:rsidRPr="00DD188A" w:rsidTr="00DD18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DD188A" w:rsidRPr="00DD188A" w:rsidRDefault="00DD188A" w:rsidP="00DD188A">
            <w:pPr>
              <w:rPr>
                <w:b/>
                <w:bCs/>
                <w:i/>
                <w:iCs/>
              </w:rPr>
            </w:pPr>
            <w:r w:rsidRPr="00DD188A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DD188A" w:rsidRPr="00DD188A" w:rsidRDefault="00DD188A" w:rsidP="00DD188A">
            <w:r w:rsidRPr="00DD188A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DD188A" w:rsidRPr="00DD188A" w:rsidRDefault="00DD188A" w:rsidP="00DD188A">
            <w:r w:rsidRPr="00DD188A">
              <w:t>ZAF</w:t>
            </w:r>
          </w:p>
        </w:tc>
      </w:tr>
    </w:tbl>
    <w:p w:rsidR="00AC6871" w:rsidRDefault="00DD188A" w:rsidP="00DD188A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1" name="OtherShapes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188A" w:rsidRDefault="00DD188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2" o:spid="_x0000_s1026" style="position:absolute;margin-left:0;margin-top:588.85pt;width:492pt;height:4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prCvEY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DD188A" w:rsidRDefault="00DD188A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0" name="OtherShapes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188A" w:rsidRPr="00DD188A" w:rsidRDefault="00DD188A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1" o:spid="_x0000_s1027" style="position:absolute;margin-left:0;margin-top:43.85pt;width:492pt;height:4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" o:allowincell="f" fillcolor="#9cf" stroked="f">
                <v:textbox inset="0,0,0,0">
                  <w:txbxContent>
                    <w:p w:rsidR="00DD188A" w:rsidRPr="00DD188A" w:rsidRDefault="00DD188A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9" name="Picture 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6871" w:rsidRDefault="00AC6871">
      <w:r>
        <w:br w:type="page"/>
      </w:r>
    </w:p>
    <w:p w:rsidR="00AC6871" w:rsidRPr="00DD188A" w:rsidRDefault="00AC6871" w:rsidP="00DD188A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3740" cy="2537460"/>
            <wp:effectExtent l="19050" t="19050" r="22860" b="1524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  <w:color w:val="FFFFFF"/>
              </w:rPr>
            </w:pPr>
            <w:r w:rsidRPr="00AC6871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  <w:color w:val="FFFFFF"/>
              </w:rPr>
            </w:pPr>
            <w:r w:rsidRPr="00AC6871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  <w:color w:val="FFFFFF"/>
              </w:rPr>
            </w:pPr>
            <w:r w:rsidRPr="00AC6871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22.98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35.11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28.76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33.00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17.57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14.03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04.98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03.25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10.77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06.38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11.67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06.68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00.52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00.27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01.63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00.76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01.12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00.51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ZAF</w:t>
            </w:r>
          </w:p>
        </w:tc>
      </w:tr>
    </w:tbl>
    <w:p w:rsidR="00AC6871" w:rsidRDefault="00AC6871" w:rsidP="00DD188A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7477760</wp:posOffset>
                </wp:positionV>
                <wp:extent cx="6248400" cy="548640"/>
                <wp:effectExtent l="0" t="0" r="0" b="381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C6871" w:rsidRDefault="00AC6871" w:rsidP="00AC68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" o:spid="_x0000_s1028" style="position:absolute;margin-left:0;margin-top:588.8pt;width:492pt;height:43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" fillcolor="#9cf" stroked="f" strokecolor="#243f60 [1604]" strokeweight="2pt">
                <v:textbox>
                  <w:txbxContent>
                    <w:p w:rsidR="00AC6871" w:rsidRDefault="00AC6871" w:rsidP="00AC687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556260</wp:posOffset>
                </wp:positionV>
                <wp:extent cx="6248400" cy="548640"/>
                <wp:effectExtent l="0" t="0" r="0" b="381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C6871" w:rsidRPr="00AC6871" w:rsidRDefault="00AC6871" w:rsidP="00AC6871">
                            <w:pPr>
                              <w:jc w:val="center"/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5" o:spid="_x0000_s1029" style="position:absolute;margin-left:0;margin-top:43.8pt;width:492pt;height:43.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" fillcolor="#9cf" stroked="f" strokecolor="#243f60 [1604]" strokeweight="2pt">
                <v:textbox inset="0,0,0,0">
                  <w:txbxContent>
                    <w:p w:rsidR="00AC6871" w:rsidRPr="00AC6871" w:rsidRDefault="00AC6871" w:rsidP="00AC6871">
                      <w:pPr>
                        <w:jc w:val="center"/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3740" cy="2537460"/>
            <wp:effectExtent l="19050" t="19050" r="22860" b="1524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6871" w:rsidRDefault="00AC6871">
      <w:r>
        <w:br w:type="page"/>
      </w:r>
    </w:p>
    <w:p w:rsidR="00AC6871" w:rsidRPr="00DD188A" w:rsidRDefault="00AC6871" w:rsidP="00DD188A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3740" cy="2537460"/>
            <wp:effectExtent l="19050" t="19050" r="22860" b="1524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  <w:color w:val="FFFFFF"/>
              </w:rPr>
            </w:pPr>
            <w:r w:rsidRPr="00AC6871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  <w:color w:val="FFFFFF"/>
              </w:rPr>
            </w:pPr>
            <w:r w:rsidRPr="00AC6871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  <w:color w:val="FFFFFF"/>
              </w:rPr>
            </w:pPr>
            <w:r w:rsidRPr="00AC6871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22.98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35.11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28.76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33.00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17.57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14.03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04.98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03.25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10.77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06.38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11.67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06.68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00.52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00.27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01.63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00.76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01.12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00.51</w:t>
            </w:r>
          </w:p>
        </w:tc>
      </w:tr>
      <w:tr w:rsidR="00AC6871" w:rsidRPr="00AC6871" w:rsidTr="00AC687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AC6871" w:rsidRPr="00AC6871" w:rsidRDefault="00AC6871" w:rsidP="00AC6871">
            <w:pPr>
              <w:rPr>
                <w:b/>
                <w:bCs/>
                <w:i/>
                <w:iCs/>
              </w:rPr>
            </w:pPr>
            <w:r w:rsidRPr="00AC6871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AC6871" w:rsidRPr="00AC6871" w:rsidRDefault="00AC6871" w:rsidP="00AC6871">
            <w:r w:rsidRPr="00AC6871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AC6871" w:rsidRPr="00AC6871" w:rsidRDefault="00AC6871" w:rsidP="00AC6871">
            <w:r w:rsidRPr="00AC6871">
              <w:t>ZAF</w:t>
            </w:r>
          </w:p>
        </w:tc>
      </w:tr>
    </w:tbl>
    <w:p w:rsidR="00AC6871" w:rsidRDefault="00AC6871" w:rsidP="00DD188A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7477760</wp:posOffset>
                </wp:positionV>
                <wp:extent cx="6248400" cy="548640"/>
                <wp:effectExtent l="0" t="0" r="0" b="381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C6871" w:rsidRDefault="00AC6871" w:rsidP="00AC68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0" o:spid="_x0000_s1030" style="position:absolute;margin-left:0;margin-top:588.8pt;width:492pt;height:43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" fillcolor="#9cf" stroked="f" strokecolor="#243f60 [1604]" strokeweight="2pt">
                <v:textbox>
                  <w:txbxContent>
                    <w:p w:rsidR="00AC6871" w:rsidRDefault="00AC6871" w:rsidP="00AC687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556260</wp:posOffset>
                </wp:positionV>
                <wp:extent cx="6248400" cy="548640"/>
                <wp:effectExtent l="0" t="0" r="0" b="381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C6871" w:rsidRPr="00AC6871" w:rsidRDefault="00AC6871" w:rsidP="00AC6871">
                            <w:pPr>
                              <w:jc w:val="center"/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9" o:spid="_x0000_s1031" style="position:absolute;margin-left:0;margin-top:43.8pt;width:492pt;height:43.2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" fillcolor="#9cf" stroked="f" strokecolor="#243f60 [1604]" strokeweight="2pt">
                <v:textbox inset="0,0,0,0">
                  <w:txbxContent>
                    <w:p w:rsidR="00AC6871" w:rsidRPr="00AC6871" w:rsidRDefault="00AC6871" w:rsidP="00AC6871">
                      <w:pPr>
                        <w:jc w:val="center"/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3740" cy="2537460"/>
            <wp:effectExtent l="19050" t="19050" r="22860" b="1524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6871" w:rsidRDefault="00AC6871">
      <w:r>
        <w:br w:type="page"/>
      </w:r>
    </w:p>
    <w:p w:rsidR="006C65D5" w:rsidRPr="00DD188A" w:rsidRDefault="00AC6871" w:rsidP="00DD188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7653020</wp:posOffset>
                </wp:positionV>
                <wp:extent cx="6248400" cy="548640"/>
                <wp:effectExtent l="0" t="0" r="0" b="381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C6871" w:rsidRDefault="00AC6871" w:rsidP="00AC68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4" o:spid="_x0000_s1032" style="position:absolute;margin-left:0;margin-top:602.6pt;width:492pt;height:43.2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" fillcolor="#9cf" stroked="f" strokecolor="#243f60 [1604]" strokeweight="2pt">
                <v:textbox>
                  <w:txbxContent>
                    <w:p w:rsidR="00AC6871" w:rsidRDefault="00AC6871" w:rsidP="00AC687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731520</wp:posOffset>
                </wp:positionV>
                <wp:extent cx="6248400" cy="548640"/>
                <wp:effectExtent l="0" t="0" r="0" b="381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C6871" w:rsidRPr="00AC6871" w:rsidRDefault="00AC6871" w:rsidP="00AC6871">
                            <w:pPr>
                              <w:jc w:val="center"/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3" o:spid="_x0000_s1033" style="position:absolute;margin-left:0;margin-top:57.6pt;width:492pt;height:43.2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" fillcolor="#9cf" stroked="f" strokecolor="#243f60 [1604]" strokeweight="2pt">
                <v:textbox inset="0,0,0,0">
                  <w:txbxContent>
                    <w:p w:rsidR="00AC6871" w:rsidRPr="00AC6871" w:rsidRDefault="00AC6871" w:rsidP="00AC6871">
                      <w:pPr>
                        <w:jc w:val="center"/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3740" cy="2537460"/>
            <wp:effectExtent l="19050" t="19050" r="22860" b="1524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3740" cy="2537460"/>
            <wp:effectExtent l="19050" t="19050" r="22860" b="1524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6C65D5" w:rsidRPr="00DD188A">
      <w:headerReference w:type="default" r:id="rId14"/>
      <w:footerReference w:type="even" r:id="rId15"/>
      <w:footerReference w:type="default" r:id="rId16"/>
      <w:pgSz w:w="12240" w:h="15840" w:code="1"/>
      <w:pgMar w:top="1440" w:right="720" w:bottom="1440" w:left="1440" w:header="720" w:footer="720" w:gutter="288"/>
      <w:pgBorders w:offsetFrom="page">
        <w:top w:val="threeDEmboss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188A" w:rsidRDefault="00DD188A">
      <w:r>
        <w:separator/>
      </w:r>
    </w:p>
  </w:endnote>
  <w:endnote w:type="continuationSeparator" w:id="0">
    <w:p w:rsidR="00DD188A" w:rsidRDefault="00DD18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C29B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C29BD" w:rsidRDefault="006C29B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DD188A">
    <w:pPr>
      <w:pStyle w:val="Footer"/>
      <w:jc w:val="cen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0" allowOverlap="1">
              <wp:simplePos x="0" y="0"/>
              <wp:positionH relativeFrom="page">
                <wp:posOffset>1072515</wp:posOffset>
              </wp:positionH>
              <wp:positionV relativeFrom="page">
                <wp:posOffset>9689465</wp:posOffset>
              </wp:positionV>
              <wp:extent cx="6248400" cy="0"/>
              <wp:effectExtent l="0" t="0" r="0" b="0"/>
              <wp:wrapNone/>
              <wp:docPr id="1" name="HeaderLin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45pt,762.95pt" to="576.45pt,7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" o:allowincell="f" strokeweight="4.5pt">
              <v:stroke linestyle="thinThick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188A" w:rsidRDefault="00DD188A">
      <w:r>
        <w:separator/>
      </w:r>
    </w:p>
  </w:footnote>
  <w:footnote w:type="continuationSeparator" w:id="0">
    <w:p w:rsidR="00DD188A" w:rsidRDefault="00DD188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DD188A">
    <w:pPr>
      <w:pStyle w:val="Header"/>
    </w:pPr>
    <w:r>
      <w:rPr>
        <w:noProof/>
      </w:rPr>
      <w:drawing>
        <wp:anchor distT="0" distB="0" distL="114300" distR="114300" simplePos="0" relativeHeight="251661824" behindDoc="1" locked="0" layoutInCell="0" allowOverlap="1">
          <wp:simplePos x="0" y="0"/>
          <wp:positionH relativeFrom="column">
            <wp:posOffset>4648200</wp:posOffset>
          </wp:positionH>
          <wp:positionV relativeFrom="paragraph">
            <wp:posOffset>0</wp:posOffset>
          </wp:positionV>
          <wp:extent cx="1447800" cy="675005"/>
          <wp:effectExtent l="0" t="0" r="0" b="0"/>
          <wp:wrapTight wrapText="bothSides">
            <wp:wrapPolygon edited="0">
              <wp:start x="0" y="0"/>
              <wp:lineTo x="0" y="20726"/>
              <wp:lineTo x="21316" y="20726"/>
              <wp:lineTo x="21316" y="0"/>
              <wp:lineTo x="0" y="0"/>
            </wp:wrapPolygon>
          </wp:wrapTight>
          <wp:docPr id="329" name="Picture 329" descr="ETA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9" descr="ETA_4c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page">
                <wp:posOffset>1076325</wp:posOffset>
              </wp:positionH>
              <wp:positionV relativeFrom="page">
                <wp:posOffset>476250</wp:posOffset>
              </wp:positionV>
              <wp:extent cx="2257425" cy="342900"/>
              <wp:effectExtent l="0" t="0" r="0" b="0"/>
              <wp:wrapNone/>
              <wp:docPr id="8" name="HeaderTextBox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4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pStyle w:val="Heading4"/>
                          </w:pPr>
                          <w:r>
                            <w:t>Microanalysis Report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TextBox6" o:spid="_x0000_s1034" type="#_x0000_t202" style="position:absolute;margin-left:84.75pt;margin-top:37.5pt;width:177.75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" o:allowincell="f" filled="f" stroked="f">
              <v:textbox>
                <w:txbxContent>
                  <w:p w:rsidR="006C29BD" w:rsidRDefault="006C29BD">
                    <w:pPr>
                      <w:pStyle w:val="Heading4"/>
                    </w:pPr>
                    <w:r>
                      <w:t>Microanalysis Report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C29BD" w:rsidRDefault="00DD188A">
    <w:pPr>
      <w:pStyle w:val="Head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4838700</wp:posOffset>
              </wp:positionH>
              <wp:positionV relativeFrom="page">
                <wp:posOffset>1218565</wp:posOffset>
              </wp:positionV>
              <wp:extent cx="1133475" cy="276225"/>
              <wp:effectExtent l="0" t="0" r="0" b="0"/>
              <wp:wrapNone/>
              <wp:docPr id="7" name="HeaderTextBox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DD188A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3/13/2025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1" o:spid="_x0000_s1035" type="#_x0000_t202" style="position:absolute;margin-left:381pt;margin-top:95.95pt;width:89.25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" o:allowincell="f" filled="f" stroked="f">
              <v:textbox>
                <w:txbxContent>
                  <w:p w:rsidR="006C29BD" w:rsidRDefault="00DD188A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3/13/2025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2667000</wp:posOffset>
              </wp:positionH>
              <wp:positionV relativeFrom="page">
                <wp:posOffset>1228090</wp:posOffset>
              </wp:positionV>
              <wp:extent cx="2352675" cy="285750"/>
              <wp:effectExtent l="0" t="0" r="0" b="0"/>
              <wp:wrapNone/>
              <wp:docPr id="6" name="HeaderTextBox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26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Your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3" o:spid="_x0000_s1036" type="#_x0000_t202" style="position:absolute;margin-left:210pt;margin-top:96.7pt;width:185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Your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2705100</wp:posOffset>
              </wp:positionH>
              <wp:positionV relativeFrom="page">
                <wp:posOffset>885190</wp:posOffset>
              </wp:positionV>
              <wp:extent cx="2743200" cy="285750"/>
              <wp:effectExtent l="0" t="0" r="0" b="0"/>
              <wp:wrapNone/>
              <wp:docPr id="5" name="HeaderTextBox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0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Company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2" o:spid="_x0000_s1037" type="#_x0000_t202" style="position:absolute;margin-left:213pt;margin-top:69.7pt;width:3in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Company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1228090</wp:posOffset>
              </wp:positionV>
              <wp:extent cx="1247775" cy="285750"/>
              <wp:effectExtent l="0" t="0" r="0" b="0"/>
              <wp:wrapNone/>
              <wp:docPr id="4" name="HeaderTextBox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by: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4" o:spid="_x0000_s1038" type="#_x0000_t202" style="position:absolute;margin-left:84pt;margin-top:96.7pt;width:98.25pt;height:22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by: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885190</wp:posOffset>
              </wp:positionV>
              <wp:extent cx="1247775" cy="285750"/>
              <wp:effectExtent l="0" t="0" r="0" b="0"/>
              <wp:wrapNone/>
              <wp:docPr id="3" name="HeaderTextBox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for: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5" o:spid="_x0000_s1039" type="#_x0000_t202" style="position:absolute;margin-left:84pt;margin-top:69.7pt;width:98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for: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1586865</wp:posOffset>
              </wp:positionV>
              <wp:extent cx="6286500" cy="0"/>
              <wp:effectExtent l="0" t="0" r="0" b="0"/>
              <wp:wrapNone/>
              <wp:docPr id="2" name="HeaderLin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6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pt,124.95pt" to="579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" o:allowincell="f" strokeweight="4.5pt">
              <v:stroke linestyle="thinThick"/>
              <w10:wrap anchorx="page" anchory="page"/>
            </v:line>
          </w:pict>
        </mc:Fallback>
      </mc:AlternateContent>
    </w:r>
  </w:p>
  <w:p w:rsidR="006C29BD" w:rsidRDefault="006C29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3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DAX Reports Wizard Balloon" w:val="0"/>
  </w:docVars>
  <w:rsids>
    <w:rsidRoot w:val="00DD188A"/>
    <w:rsid w:val="004005C0"/>
    <w:rsid w:val="004E0B24"/>
    <w:rsid w:val="006B6514"/>
    <w:rsid w:val="006C29BD"/>
    <w:rsid w:val="006C65D5"/>
    <w:rsid w:val="00750209"/>
    <w:rsid w:val="00AC6871"/>
    <w:rsid w:val="00DD188A"/>
    <w:rsid w:val="00E0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Bmp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Bmp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Bmp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daxreports\imgplu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imgplus.dot</Template>
  <TotalTime>1</TotalTime>
  <Pages>4</Pages>
  <Words>102</Words>
  <Characters>551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EDAX Inc</Company>
  <LinksUpToDate>false</LinksUpToDate>
  <CharactersWithSpaces>652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Ploch</dc:creator>
  <cp:keywords/>
  <cp:lastModifiedBy>Dariusz Ploch</cp:lastModifiedBy>
  <cp:revision>2</cp:revision>
  <cp:lastPrinted>2001-11-07T12:28:00Z</cp:lastPrinted>
  <dcterms:created xsi:type="dcterms:W3CDTF">2025-03-13T11:26:00Z</dcterms:created>
  <dcterms:modified xsi:type="dcterms:W3CDTF">2025-03-13T11:26:00Z</dcterms:modified>
</cp:coreProperties>
</file>